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9DABA" w14:textId="701E2A46" w:rsidR="004850F3" w:rsidRDefault="004850F3" w:rsidP="00214AB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PHILIP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0F79D7CB" w14:textId="77777777" w:rsidR="004850F3" w:rsidRDefault="004850F3" w:rsidP="00214ABB">
      <w:pPr>
        <w:pStyle w:val="NoSpacing"/>
        <w:rPr>
          <w:rFonts w:eastAsia="Times New Roman" w:cs="Times New Roman"/>
          <w:szCs w:val="24"/>
        </w:rPr>
      </w:pPr>
    </w:p>
    <w:p w14:paraId="671FA773" w14:textId="77777777" w:rsidR="004850F3" w:rsidRDefault="004850F3" w:rsidP="00214ABB">
      <w:pPr>
        <w:pStyle w:val="NoSpacing"/>
        <w:rPr>
          <w:rFonts w:eastAsia="Times New Roman" w:cs="Times New Roman"/>
          <w:szCs w:val="24"/>
        </w:rPr>
      </w:pPr>
    </w:p>
    <w:p w14:paraId="5F1833BF" w14:textId="055BC3E8" w:rsidR="004850F3" w:rsidRDefault="004850F3" w:rsidP="00214AB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8 Sep.1479</w:t>
      </w:r>
      <w:r>
        <w:rPr>
          <w:rFonts w:eastAsia="Times New Roman" w:cs="Times New Roman"/>
          <w:szCs w:val="24"/>
        </w:rPr>
        <w:tab/>
        <w:t>Thomas Baker of Southwark(q.v.) bequeathed him 10s and two gowns.</w:t>
      </w:r>
    </w:p>
    <w:p w14:paraId="0A7875D6" w14:textId="6CD70984" w:rsidR="004850F3" w:rsidRDefault="004850F3" w:rsidP="004850F3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pp.362-3)</w:t>
      </w:r>
    </w:p>
    <w:p w14:paraId="3D69546B" w14:textId="77777777" w:rsidR="004850F3" w:rsidRDefault="004850F3" w:rsidP="004850F3">
      <w:pPr>
        <w:pStyle w:val="NoSpacing"/>
        <w:rPr>
          <w:rFonts w:eastAsia="Times New Roman" w:cs="Times New Roman"/>
          <w:szCs w:val="24"/>
        </w:rPr>
      </w:pPr>
    </w:p>
    <w:p w14:paraId="659E3DA4" w14:textId="77777777" w:rsidR="004850F3" w:rsidRDefault="004850F3" w:rsidP="004850F3">
      <w:pPr>
        <w:pStyle w:val="NoSpacing"/>
        <w:rPr>
          <w:rFonts w:eastAsia="Times New Roman" w:cs="Times New Roman"/>
          <w:szCs w:val="24"/>
        </w:rPr>
      </w:pPr>
    </w:p>
    <w:p w14:paraId="266F29EE" w14:textId="75C624ED" w:rsidR="004850F3" w:rsidRDefault="004850F3" w:rsidP="004850F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October 2023</w:t>
      </w:r>
    </w:p>
    <w:p w14:paraId="4DAFE58C" w14:textId="77777777" w:rsidR="004850F3" w:rsidRDefault="004850F3" w:rsidP="004850F3">
      <w:pPr>
        <w:pStyle w:val="NoSpacing"/>
        <w:rPr>
          <w:rFonts w:eastAsia="Times New Roman" w:cs="Times New Roman"/>
          <w:szCs w:val="24"/>
        </w:rPr>
      </w:pPr>
    </w:p>
    <w:p w14:paraId="7879D59E" w14:textId="4A4D3EBA" w:rsidR="004850F3" w:rsidRPr="004850F3" w:rsidRDefault="004850F3" w:rsidP="00214ABB">
      <w:pPr>
        <w:pStyle w:val="NoSpacing"/>
        <w:rPr>
          <w:rFonts w:eastAsia="Times New Roman" w:cs="Times New Roman"/>
          <w:szCs w:val="24"/>
        </w:rPr>
      </w:pPr>
    </w:p>
    <w:p w14:paraId="2294144E" w14:textId="34F9FCEE" w:rsidR="00214ABB" w:rsidRPr="00214ABB" w:rsidRDefault="00214ABB" w:rsidP="00B95032">
      <w:pPr>
        <w:pStyle w:val="NoSpacing"/>
        <w:jc w:val="both"/>
        <w:rPr>
          <w:rFonts w:eastAsia="Times New Roman" w:cs="Times New Roman"/>
          <w:szCs w:val="24"/>
        </w:rPr>
      </w:pPr>
    </w:p>
    <w:p w14:paraId="6D23D337" w14:textId="77777777" w:rsidR="00B03701" w:rsidRPr="00B03701" w:rsidRDefault="00B03701" w:rsidP="00B03701">
      <w:pPr>
        <w:pStyle w:val="NoSpacing"/>
        <w:rPr>
          <w:rFonts w:cs="Times New Roman"/>
          <w:szCs w:val="24"/>
        </w:rPr>
      </w:pPr>
    </w:p>
    <w:sectPr w:rsidR="00B03701" w:rsidRPr="00B037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E2B6" w14:textId="77777777" w:rsidR="00B03701" w:rsidRDefault="00B03701" w:rsidP="009139A6">
      <w:r>
        <w:separator/>
      </w:r>
    </w:p>
  </w:endnote>
  <w:endnote w:type="continuationSeparator" w:id="0">
    <w:p w14:paraId="3575C86D" w14:textId="77777777" w:rsidR="00B03701" w:rsidRDefault="00B037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318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0B4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442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920D4" w14:textId="77777777" w:rsidR="00B03701" w:rsidRDefault="00B03701" w:rsidP="009139A6">
      <w:r>
        <w:separator/>
      </w:r>
    </w:p>
  </w:footnote>
  <w:footnote w:type="continuationSeparator" w:id="0">
    <w:p w14:paraId="270C1BC8" w14:textId="77777777" w:rsidR="00B03701" w:rsidRDefault="00B037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6B0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B8F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A68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701"/>
    <w:rsid w:val="000666E0"/>
    <w:rsid w:val="000A72B5"/>
    <w:rsid w:val="00214ABB"/>
    <w:rsid w:val="002510B7"/>
    <w:rsid w:val="004850F3"/>
    <w:rsid w:val="005C130B"/>
    <w:rsid w:val="00614CD6"/>
    <w:rsid w:val="00826F5C"/>
    <w:rsid w:val="009139A6"/>
    <w:rsid w:val="009448BB"/>
    <w:rsid w:val="00947624"/>
    <w:rsid w:val="00A3176C"/>
    <w:rsid w:val="00AE65F8"/>
    <w:rsid w:val="00B03701"/>
    <w:rsid w:val="00B95032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2183E"/>
  <w15:chartTrackingRefBased/>
  <w15:docId w15:val="{C5693CE4-CB9E-42A5-B12F-497C604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55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2023-10-19T14:26:00Z</dcterms:created>
  <dcterms:modified xsi:type="dcterms:W3CDTF">2023-10-19T15:29:00Z</dcterms:modified>
</cp:coreProperties>
</file>